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CA2E2" w14:textId="12EF9BE0" w:rsidR="006B2F86" w:rsidRDefault="00672C71" w:rsidP="00E71FC3">
      <w:pPr>
        <w:pStyle w:val="NoSpacing"/>
      </w:pPr>
      <w:r>
        <w:rPr>
          <w:u w:val="single"/>
        </w:rPr>
        <w:t>Laurence SWATTOCK</w:t>
      </w:r>
      <w:r>
        <w:t xml:space="preserve">   </w:t>
      </w:r>
      <w:proofErr w:type="gramStart"/>
      <w:r>
        <w:t xml:space="preserve">   (</w:t>
      </w:r>
      <w:proofErr w:type="gramEnd"/>
      <w:r>
        <w:t>d.1492)</w:t>
      </w:r>
    </w:p>
    <w:p w14:paraId="0D3B9C19" w14:textId="01AB44AB" w:rsidR="00672C71" w:rsidRDefault="00672C71" w:rsidP="00E71FC3">
      <w:pPr>
        <w:pStyle w:val="NoSpacing"/>
      </w:pPr>
      <w:r>
        <w:t>of Hull. Apothecary.</w:t>
      </w:r>
    </w:p>
    <w:p w14:paraId="2275F517" w14:textId="22484A34" w:rsidR="00672C71" w:rsidRDefault="00672C71" w:rsidP="00E71FC3">
      <w:pPr>
        <w:pStyle w:val="NoSpacing"/>
      </w:pPr>
    </w:p>
    <w:p w14:paraId="4A536503" w14:textId="7C56FFCC" w:rsidR="00672C71" w:rsidRDefault="00672C71" w:rsidP="00E71FC3">
      <w:pPr>
        <w:pStyle w:val="NoSpacing"/>
      </w:pPr>
    </w:p>
    <w:p w14:paraId="30A041E7" w14:textId="0CAAD249" w:rsidR="00672C71" w:rsidRDefault="00672C71" w:rsidP="00E71FC3">
      <w:pPr>
        <w:pStyle w:val="NoSpacing"/>
      </w:pPr>
      <w:r>
        <w:tab/>
        <w:t>1492</w:t>
      </w:r>
      <w:r>
        <w:tab/>
        <w:t>He asked to be buried next to Robert Fisher, former husband of his sister.</w:t>
      </w:r>
    </w:p>
    <w:p w14:paraId="1051F185" w14:textId="475C60CF" w:rsidR="00672C71" w:rsidRDefault="00672C71" w:rsidP="00E71FC3">
      <w:pPr>
        <w:pStyle w:val="NoSpacing"/>
      </w:pPr>
      <w:r>
        <w:tab/>
      </w:r>
      <w:r>
        <w:tab/>
        <w:t xml:space="preserve">(V.C.H. Hull </w:t>
      </w:r>
      <w:proofErr w:type="spellStart"/>
      <w:proofErr w:type="gramStart"/>
      <w:r>
        <w:t>vol.I</w:t>
      </w:r>
      <w:proofErr w:type="spellEnd"/>
      <w:proofErr w:type="gramEnd"/>
      <w:r>
        <w:t xml:space="preserve"> pp.11-85)</w:t>
      </w:r>
    </w:p>
    <w:p w14:paraId="3DFAB659" w14:textId="5632434E" w:rsidR="00672C71" w:rsidRDefault="00672C71" w:rsidP="00E71FC3">
      <w:pPr>
        <w:pStyle w:val="NoSpacing"/>
      </w:pPr>
    </w:p>
    <w:p w14:paraId="614CF268" w14:textId="5FFC6F46" w:rsidR="00672C71" w:rsidRDefault="00672C71" w:rsidP="00E71FC3">
      <w:pPr>
        <w:pStyle w:val="NoSpacing"/>
      </w:pPr>
    </w:p>
    <w:p w14:paraId="7245B50E" w14:textId="3D156056" w:rsidR="00672C71" w:rsidRPr="00672C71" w:rsidRDefault="00672C71" w:rsidP="00E71FC3">
      <w:pPr>
        <w:pStyle w:val="NoSpacing"/>
      </w:pPr>
      <w:r>
        <w:t xml:space="preserve">17 May 2018 </w:t>
      </w:r>
      <w:bookmarkStart w:id="0" w:name="_GoBack"/>
      <w:bookmarkEnd w:id="0"/>
    </w:p>
    <w:sectPr w:rsidR="00672C71" w:rsidRPr="00672C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DCC6D" w14:textId="77777777" w:rsidR="00672C71" w:rsidRDefault="00672C71" w:rsidP="00E71FC3">
      <w:pPr>
        <w:spacing w:after="0" w:line="240" w:lineRule="auto"/>
      </w:pPr>
      <w:r>
        <w:separator/>
      </w:r>
    </w:p>
  </w:endnote>
  <w:endnote w:type="continuationSeparator" w:id="0">
    <w:p w14:paraId="49C54301" w14:textId="77777777" w:rsidR="00672C71" w:rsidRDefault="00672C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953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18761" w14:textId="77777777" w:rsidR="00672C71" w:rsidRDefault="00672C71" w:rsidP="00E71FC3">
      <w:pPr>
        <w:spacing w:after="0" w:line="240" w:lineRule="auto"/>
      </w:pPr>
      <w:r>
        <w:separator/>
      </w:r>
    </w:p>
  </w:footnote>
  <w:footnote w:type="continuationSeparator" w:id="0">
    <w:p w14:paraId="3345BD84" w14:textId="77777777" w:rsidR="00672C71" w:rsidRDefault="00672C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71"/>
    <w:rsid w:val="001A7C09"/>
    <w:rsid w:val="00577BD5"/>
    <w:rsid w:val="00656CBA"/>
    <w:rsid w:val="00672C7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E6C5A"/>
  <w15:chartTrackingRefBased/>
  <w15:docId w15:val="{DEE75705-1410-48E4-A81D-FB6E22AC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2018-05-17T21:22:00Z</dcterms:created>
  <dcterms:modified xsi:type="dcterms:W3CDTF">2018-05-17T21:25:00Z</dcterms:modified>
</cp:coreProperties>
</file>